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43" w:rsidRDefault="00103BB1" w:rsidP="00902A43">
      <w:pPr>
        <w:spacing w:before="240" w:after="120"/>
        <w:jc w:val="center"/>
      </w:pPr>
      <w:r>
        <w:rPr>
          <w:noProof/>
        </w:rPr>
        <w:drawing>
          <wp:inline distT="0" distB="0" distL="0" distR="0">
            <wp:extent cx="497205" cy="629285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A43" w:rsidRPr="00085F3E" w:rsidRDefault="00902A43" w:rsidP="00902A43">
      <w:pPr>
        <w:spacing w:before="240" w:after="120"/>
        <w:jc w:val="center"/>
        <w:rPr>
          <w:b/>
          <w:sz w:val="22"/>
        </w:rPr>
      </w:pPr>
      <w:r>
        <w:rPr>
          <w:sz w:val="22"/>
        </w:rPr>
        <w:t>Российская Федерация</w:t>
      </w:r>
    </w:p>
    <w:p w:rsidR="00902A43" w:rsidRDefault="00016AB2" w:rsidP="00902A43">
      <w:pPr>
        <w:pStyle w:val="1"/>
        <w:rPr>
          <w:sz w:val="30"/>
        </w:rPr>
      </w:pPr>
      <w:r>
        <w:rPr>
          <w:sz w:val="30"/>
        </w:rPr>
        <w:t>Администрация</w:t>
      </w:r>
      <w:r w:rsidR="00902A43">
        <w:rPr>
          <w:sz w:val="30"/>
        </w:rPr>
        <w:t xml:space="preserve"> муниципального района «Заполярный район»</w:t>
      </w:r>
    </w:p>
    <w:p w:rsidR="00902A43" w:rsidRDefault="00902A43" w:rsidP="00902A43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02A43" w:rsidRDefault="0045344C" w:rsidP="00902A4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C646D5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845811">
        <w:rPr>
          <w:b/>
          <w:sz w:val="28"/>
          <w:szCs w:val="28"/>
          <w:u w:val="single"/>
        </w:rPr>
        <w:t>18</w:t>
      </w:r>
      <w:r w:rsidR="00F37B59">
        <w:rPr>
          <w:b/>
          <w:sz w:val="28"/>
          <w:szCs w:val="28"/>
          <w:u w:val="single"/>
        </w:rPr>
        <w:t>.</w:t>
      </w:r>
      <w:r w:rsidR="00845811">
        <w:rPr>
          <w:b/>
          <w:sz w:val="28"/>
          <w:szCs w:val="28"/>
          <w:u w:val="single"/>
        </w:rPr>
        <w:t>09</w:t>
      </w:r>
      <w:r w:rsidR="00DC10E6">
        <w:rPr>
          <w:b/>
          <w:sz w:val="28"/>
          <w:szCs w:val="28"/>
          <w:u w:val="single"/>
        </w:rPr>
        <w:t>.201</w:t>
      </w:r>
      <w:r w:rsidR="00AB13CF">
        <w:rPr>
          <w:b/>
          <w:sz w:val="28"/>
          <w:szCs w:val="28"/>
          <w:u w:val="single"/>
        </w:rPr>
        <w:t>3</w:t>
      </w:r>
      <w:r w:rsidR="00845811">
        <w:rPr>
          <w:b/>
          <w:sz w:val="28"/>
          <w:szCs w:val="28"/>
          <w:u w:val="single"/>
        </w:rPr>
        <w:t xml:space="preserve"> № 1899</w:t>
      </w:r>
      <w:r w:rsidR="00902A43">
        <w:rPr>
          <w:b/>
          <w:sz w:val="28"/>
          <w:szCs w:val="28"/>
          <w:u w:val="single"/>
        </w:rPr>
        <w:t>п</w:t>
      </w:r>
    </w:p>
    <w:p w:rsidR="00902A43" w:rsidRDefault="00902A43" w:rsidP="00902A43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670E85" w:rsidRDefault="00902A43" w:rsidP="00670E85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 w:rsidRPr="00DE76D3">
        <w:rPr>
          <w:sz w:val="22"/>
          <w:szCs w:val="22"/>
        </w:rPr>
        <w:t>О</w:t>
      </w:r>
      <w:r w:rsidR="00016AB2">
        <w:rPr>
          <w:sz w:val="22"/>
          <w:szCs w:val="22"/>
        </w:rPr>
        <w:t xml:space="preserve">б </w:t>
      </w:r>
      <w:r w:rsidR="009C090B">
        <w:rPr>
          <w:sz w:val="22"/>
          <w:szCs w:val="22"/>
        </w:rPr>
        <w:t xml:space="preserve">утверждении </w:t>
      </w:r>
      <w:r w:rsidR="00670E85">
        <w:rPr>
          <w:sz w:val="22"/>
          <w:szCs w:val="22"/>
        </w:rPr>
        <w:t xml:space="preserve">расценок </w:t>
      </w:r>
    </w:p>
    <w:p w:rsidR="00670E85" w:rsidRDefault="00670E85" w:rsidP="00670E85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размещение платных материалов </w:t>
      </w:r>
    </w:p>
    <w:p w:rsidR="00670E85" w:rsidRDefault="00670E85" w:rsidP="00B93DA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страницах (полосах) и сайте </w:t>
      </w:r>
      <w:r w:rsidR="00A06C2E">
        <w:rPr>
          <w:sz w:val="22"/>
          <w:szCs w:val="22"/>
        </w:rPr>
        <w:t>о</w:t>
      </w:r>
      <w:r w:rsidR="009C090B">
        <w:rPr>
          <w:sz w:val="22"/>
          <w:szCs w:val="22"/>
        </w:rPr>
        <w:t>бщественно-</w:t>
      </w:r>
    </w:p>
    <w:p w:rsidR="009C090B" w:rsidRDefault="009C090B" w:rsidP="00B93DA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>политической газеты</w:t>
      </w:r>
      <w:r w:rsidR="00670E85">
        <w:rPr>
          <w:sz w:val="22"/>
          <w:szCs w:val="22"/>
        </w:rPr>
        <w:t xml:space="preserve"> </w:t>
      </w:r>
      <w:r>
        <w:rPr>
          <w:sz w:val="22"/>
          <w:szCs w:val="22"/>
        </w:rPr>
        <w:t>Заполярного района</w:t>
      </w:r>
    </w:p>
    <w:p w:rsidR="009C090B" w:rsidRDefault="009C090B" w:rsidP="00B93DA1">
      <w:pPr>
        <w:tabs>
          <w:tab w:val="left" w:pos="0"/>
          <w:tab w:val="left" w:pos="1560"/>
          <w:tab w:val="left" w:pos="4395"/>
          <w:tab w:val="left" w:pos="4536"/>
          <w:tab w:val="left" w:pos="9214"/>
        </w:tabs>
        <w:ind w:right="3259"/>
        <w:jc w:val="both"/>
        <w:rPr>
          <w:sz w:val="22"/>
          <w:szCs w:val="22"/>
        </w:rPr>
      </w:pPr>
      <w:r>
        <w:rPr>
          <w:sz w:val="22"/>
          <w:szCs w:val="22"/>
        </w:rPr>
        <w:t>«Заполярный вестник+»</w:t>
      </w:r>
    </w:p>
    <w:p w:rsidR="00C718AE" w:rsidRDefault="00C718AE" w:rsidP="00882AAE">
      <w:pPr>
        <w:overflowPunct/>
        <w:ind w:firstLine="709"/>
        <w:jc w:val="both"/>
        <w:textAlignment w:val="auto"/>
        <w:rPr>
          <w:sz w:val="22"/>
          <w:szCs w:val="22"/>
        </w:rPr>
      </w:pPr>
    </w:p>
    <w:p w:rsidR="00C718AE" w:rsidRDefault="00C718AE" w:rsidP="00882AAE">
      <w:pPr>
        <w:overflowPunct/>
        <w:ind w:firstLine="709"/>
        <w:jc w:val="both"/>
        <w:textAlignment w:val="auto"/>
        <w:rPr>
          <w:sz w:val="22"/>
          <w:szCs w:val="22"/>
        </w:rPr>
      </w:pPr>
    </w:p>
    <w:p w:rsidR="00670E85" w:rsidRDefault="00670E85" w:rsidP="00670E85">
      <w:pPr>
        <w:overflowPunct/>
        <w:jc w:val="both"/>
        <w:textAlignment w:val="auto"/>
        <w:rPr>
          <w:sz w:val="28"/>
          <w:szCs w:val="28"/>
        </w:rPr>
      </w:pPr>
    </w:p>
    <w:p w:rsidR="00670E85" w:rsidRPr="00670E85" w:rsidRDefault="00670E85" w:rsidP="00670E85">
      <w:pPr>
        <w:overflowPunct/>
        <w:ind w:firstLine="450"/>
        <w:jc w:val="both"/>
        <w:textAlignment w:val="auto"/>
        <w:rPr>
          <w:sz w:val="28"/>
          <w:szCs w:val="28"/>
        </w:rPr>
      </w:pPr>
      <w:r w:rsidRPr="00670E85">
        <w:rPr>
          <w:sz w:val="28"/>
          <w:szCs w:val="28"/>
        </w:rPr>
        <w:t xml:space="preserve">В соответствии с Уставом муниципального образования </w:t>
      </w:r>
      <w:r>
        <w:rPr>
          <w:sz w:val="28"/>
          <w:szCs w:val="28"/>
        </w:rPr>
        <w:t>«</w:t>
      </w:r>
      <w:r w:rsidRPr="00670E85">
        <w:rPr>
          <w:sz w:val="28"/>
          <w:szCs w:val="28"/>
        </w:rPr>
        <w:t xml:space="preserve">Муниципальный район </w:t>
      </w:r>
      <w:r>
        <w:rPr>
          <w:sz w:val="28"/>
          <w:szCs w:val="28"/>
        </w:rPr>
        <w:t>«</w:t>
      </w:r>
      <w:r w:rsidRPr="00670E85">
        <w:rPr>
          <w:sz w:val="28"/>
          <w:szCs w:val="28"/>
        </w:rPr>
        <w:t>Заполярный район</w:t>
      </w:r>
      <w:r>
        <w:rPr>
          <w:sz w:val="28"/>
          <w:szCs w:val="28"/>
        </w:rPr>
        <w:t>»</w:t>
      </w:r>
      <w:r w:rsidRPr="00670E85">
        <w:rPr>
          <w:sz w:val="28"/>
          <w:szCs w:val="28"/>
        </w:rPr>
        <w:t>, Федеральным законом</w:t>
      </w:r>
      <w:r>
        <w:rPr>
          <w:sz w:val="28"/>
          <w:szCs w:val="28"/>
        </w:rPr>
        <w:t xml:space="preserve">                    </w:t>
      </w:r>
      <w:r w:rsidRPr="00670E85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670E85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670E8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670E85">
        <w:rPr>
          <w:sz w:val="28"/>
          <w:szCs w:val="28"/>
        </w:rPr>
        <w:t xml:space="preserve">, Администрация муниципального района </w:t>
      </w:r>
      <w:r>
        <w:rPr>
          <w:sz w:val="28"/>
          <w:szCs w:val="28"/>
        </w:rPr>
        <w:t>«</w:t>
      </w:r>
      <w:r w:rsidRPr="00670E85">
        <w:rPr>
          <w:sz w:val="28"/>
          <w:szCs w:val="28"/>
        </w:rPr>
        <w:t>Заполярный район</w:t>
      </w:r>
      <w:r>
        <w:rPr>
          <w:sz w:val="28"/>
          <w:szCs w:val="28"/>
        </w:rPr>
        <w:t>»</w:t>
      </w:r>
      <w:r w:rsidRPr="00670E85">
        <w:rPr>
          <w:sz w:val="28"/>
          <w:szCs w:val="28"/>
        </w:rPr>
        <w:t xml:space="preserve"> постановляет:</w:t>
      </w:r>
    </w:p>
    <w:p w:rsidR="00670E85" w:rsidRDefault="00670E85" w:rsidP="00670E85">
      <w:pPr>
        <w:pStyle w:val="a4"/>
        <w:numPr>
          <w:ilvl w:val="0"/>
          <w:numId w:val="15"/>
        </w:numPr>
        <w:tabs>
          <w:tab w:val="left" w:pos="1120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670E8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расценки на размещение платных материалов (информации, публикаций, рекламы, объявлений, поздравлений и др.)                   от населения и организаций на страницах (полосах) и на сайте общественно-политической газеты Заполярного района «Заполярный вестник+»</w:t>
      </w:r>
      <w:r w:rsidRPr="00670E85">
        <w:rPr>
          <w:sz w:val="28"/>
          <w:szCs w:val="28"/>
        </w:rPr>
        <w:t>, в 201</w:t>
      </w:r>
      <w:r>
        <w:rPr>
          <w:sz w:val="28"/>
          <w:szCs w:val="28"/>
        </w:rPr>
        <w:t>3</w:t>
      </w:r>
      <w:r w:rsidRPr="00670E85">
        <w:rPr>
          <w:sz w:val="28"/>
          <w:szCs w:val="28"/>
        </w:rPr>
        <w:t xml:space="preserve"> году (прилагается).</w:t>
      </w:r>
    </w:p>
    <w:p w:rsidR="00670E85" w:rsidRDefault="00670E85" w:rsidP="00670E85">
      <w:pPr>
        <w:pStyle w:val="a4"/>
        <w:numPr>
          <w:ilvl w:val="0"/>
          <w:numId w:val="15"/>
        </w:numPr>
        <w:tabs>
          <w:tab w:val="left" w:pos="1120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670E85">
        <w:rPr>
          <w:sz w:val="28"/>
          <w:szCs w:val="28"/>
        </w:rPr>
        <w:t xml:space="preserve">Настоящее постановление вступает в силу со дня принятия </w:t>
      </w:r>
      <w:r>
        <w:rPr>
          <w:sz w:val="28"/>
          <w:szCs w:val="28"/>
        </w:rPr>
        <w:t xml:space="preserve">                 </w:t>
      </w:r>
      <w:r w:rsidRPr="00670E85">
        <w:rPr>
          <w:sz w:val="28"/>
          <w:szCs w:val="28"/>
        </w:rPr>
        <w:t>и применяется к отношениям, возникшим с 01.0</w:t>
      </w:r>
      <w:r>
        <w:rPr>
          <w:sz w:val="28"/>
          <w:szCs w:val="28"/>
        </w:rPr>
        <w:t>9</w:t>
      </w:r>
      <w:r w:rsidRPr="00670E85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670E85">
        <w:rPr>
          <w:sz w:val="28"/>
          <w:szCs w:val="28"/>
        </w:rPr>
        <w:t>.</w:t>
      </w:r>
    </w:p>
    <w:p w:rsidR="00670E85" w:rsidRDefault="00670E85" w:rsidP="00670E85">
      <w:pPr>
        <w:pStyle w:val="a4"/>
        <w:numPr>
          <w:ilvl w:val="0"/>
          <w:numId w:val="15"/>
        </w:numPr>
        <w:tabs>
          <w:tab w:val="left" w:pos="1120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670E85">
        <w:rPr>
          <w:sz w:val="28"/>
          <w:szCs w:val="28"/>
        </w:rPr>
        <w:t>Настоящее постановление подл</w:t>
      </w:r>
      <w:r>
        <w:rPr>
          <w:sz w:val="28"/>
          <w:szCs w:val="28"/>
        </w:rPr>
        <w:t>ежит официальному опубликованию.</w:t>
      </w:r>
    </w:p>
    <w:p w:rsidR="00670E85" w:rsidRDefault="00670E85" w:rsidP="00670E85">
      <w:pPr>
        <w:pStyle w:val="a4"/>
        <w:tabs>
          <w:tab w:val="left" w:pos="1120"/>
        </w:tabs>
        <w:overflowPunct/>
        <w:ind w:left="709"/>
        <w:jc w:val="both"/>
        <w:textAlignment w:val="auto"/>
        <w:rPr>
          <w:sz w:val="28"/>
          <w:szCs w:val="28"/>
        </w:rPr>
      </w:pPr>
    </w:p>
    <w:p w:rsidR="00670E85" w:rsidRPr="00670E85" w:rsidRDefault="00670E85" w:rsidP="00670E85">
      <w:pPr>
        <w:pStyle w:val="a4"/>
        <w:tabs>
          <w:tab w:val="left" w:pos="1120"/>
        </w:tabs>
        <w:overflowPunct/>
        <w:ind w:left="709"/>
        <w:jc w:val="both"/>
        <w:textAlignment w:val="auto"/>
        <w:rPr>
          <w:sz w:val="28"/>
          <w:szCs w:val="28"/>
        </w:rPr>
      </w:pPr>
    </w:p>
    <w:p w:rsidR="00C718AE" w:rsidRPr="00670E85" w:rsidRDefault="00C718AE" w:rsidP="00100C09">
      <w:pPr>
        <w:jc w:val="both"/>
        <w:rPr>
          <w:snapToGrid w:val="0"/>
          <w:sz w:val="28"/>
          <w:szCs w:val="28"/>
        </w:rPr>
      </w:pPr>
    </w:p>
    <w:p w:rsidR="00902A43" w:rsidRPr="00D3050D" w:rsidRDefault="00EA0DAE" w:rsidP="00902A43">
      <w:pPr>
        <w:rPr>
          <w:sz w:val="27"/>
          <w:szCs w:val="27"/>
        </w:rPr>
      </w:pPr>
      <w:r w:rsidRPr="00670E85">
        <w:rPr>
          <w:sz w:val="28"/>
          <w:szCs w:val="28"/>
        </w:rPr>
        <w:t>Г</w:t>
      </w:r>
      <w:r w:rsidR="00902A43" w:rsidRPr="00670E85">
        <w:rPr>
          <w:sz w:val="28"/>
          <w:szCs w:val="28"/>
        </w:rPr>
        <w:t>лав</w:t>
      </w:r>
      <w:r w:rsidRPr="00670E85">
        <w:rPr>
          <w:sz w:val="28"/>
          <w:szCs w:val="28"/>
        </w:rPr>
        <w:t>а</w:t>
      </w:r>
      <w:r w:rsidR="00902A43" w:rsidRPr="00670E85">
        <w:rPr>
          <w:sz w:val="28"/>
          <w:szCs w:val="28"/>
        </w:rPr>
        <w:t xml:space="preserve"> муниципального района</w:t>
      </w:r>
    </w:p>
    <w:p w:rsidR="00902A43" w:rsidRPr="00D3050D" w:rsidRDefault="00902A43" w:rsidP="00902A43">
      <w:pPr>
        <w:jc w:val="both"/>
        <w:rPr>
          <w:sz w:val="27"/>
          <w:szCs w:val="27"/>
        </w:rPr>
      </w:pPr>
      <w:r w:rsidRPr="00D3050D">
        <w:rPr>
          <w:sz w:val="27"/>
          <w:szCs w:val="27"/>
        </w:rPr>
        <w:t>«Заполярный район»</w:t>
      </w:r>
      <w:r w:rsidRPr="00D3050D">
        <w:rPr>
          <w:sz w:val="27"/>
          <w:szCs w:val="27"/>
        </w:rPr>
        <w:tab/>
        <w:t xml:space="preserve">                                      </w:t>
      </w:r>
      <w:r w:rsidR="00B10A61" w:rsidRPr="00D3050D">
        <w:rPr>
          <w:sz w:val="27"/>
          <w:szCs w:val="27"/>
        </w:rPr>
        <w:t xml:space="preserve">                             </w:t>
      </w:r>
      <w:r w:rsidR="006B5F1C" w:rsidRPr="00D3050D">
        <w:rPr>
          <w:sz w:val="27"/>
          <w:szCs w:val="27"/>
        </w:rPr>
        <w:t xml:space="preserve">   </w:t>
      </w:r>
      <w:r w:rsidR="00EA0DAE" w:rsidRPr="00D3050D">
        <w:rPr>
          <w:sz w:val="27"/>
          <w:szCs w:val="27"/>
        </w:rPr>
        <w:t>А.В</w:t>
      </w:r>
      <w:r w:rsidRPr="00D3050D">
        <w:rPr>
          <w:sz w:val="27"/>
          <w:szCs w:val="27"/>
        </w:rPr>
        <w:t>. Безумов</w:t>
      </w:r>
    </w:p>
    <w:p w:rsidR="00670E85" w:rsidRDefault="00670E85" w:rsidP="00C42164">
      <w:pPr>
        <w:jc w:val="right"/>
        <w:rPr>
          <w:sz w:val="27"/>
          <w:szCs w:val="27"/>
        </w:rPr>
      </w:pPr>
    </w:p>
    <w:p w:rsidR="00670E85" w:rsidRDefault="00670E85" w:rsidP="00C42164">
      <w:pPr>
        <w:jc w:val="right"/>
        <w:rPr>
          <w:sz w:val="27"/>
          <w:szCs w:val="27"/>
        </w:rPr>
      </w:pPr>
    </w:p>
    <w:p w:rsidR="00670E85" w:rsidRDefault="00670E85" w:rsidP="00C42164">
      <w:pPr>
        <w:jc w:val="right"/>
        <w:rPr>
          <w:sz w:val="27"/>
          <w:szCs w:val="27"/>
        </w:rPr>
      </w:pPr>
    </w:p>
    <w:p w:rsidR="00670E85" w:rsidRDefault="00670E85" w:rsidP="00C42164">
      <w:pPr>
        <w:jc w:val="right"/>
        <w:rPr>
          <w:sz w:val="27"/>
          <w:szCs w:val="27"/>
        </w:rPr>
      </w:pPr>
    </w:p>
    <w:p w:rsidR="00670E85" w:rsidRDefault="00670E85" w:rsidP="00C42164">
      <w:pPr>
        <w:jc w:val="right"/>
        <w:rPr>
          <w:sz w:val="27"/>
          <w:szCs w:val="27"/>
        </w:rPr>
      </w:pPr>
    </w:p>
    <w:p w:rsidR="00670E85" w:rsidRDefault="00670E85" w:rsidP="00C42164">
      <w:pPr>
        <w:jc w:val="right"/>
        <w:rPr>
          <w:sz w:val="27"/>
          <w:szCs w:val="27"/>
        </w:rPr>
      </w:pPr>
    </w:p>
    <w:p w:rsidR="00670E85" w:rsidRDefault="00670E85" w:rsidP="00C42164">
      <w:pPr>
        <w:jc w:val="right"/>
        <w:rPr>
          <w:sz w:val="27"/>
          <w:szCs w:val="27"/>
        </w:rPr>
      </w:pPr>
    </w:p>
    <w:p w:rsidR="00C42164" w:rsidRPr="00D3050D" w:rsidRDefault="00C42164" w:rsidP="00C42164">
      <w:pPr>
        <w:jc w:val="right"/>
        <w:rPr>
          <w:sz w:val="27"/>
          <w:szCs w:val="27"/>
        </w:rPr>
      </w:pPr>
      <w:r w:rsidRPr="00D3050D">
        <w:rPr>
          <w:sz w:val="27"/>
          <w:szCs w:val="27"/>
        </w:rPr>
        <w:lastRenderedPageBreak/>
        <w:t>Приложение</w:t>
      </w:r>
    </w:p>
    <w:p w:rsidR="00C42164" w:rsidRPr="00D3050D" w:rsidRDefault="00C42164" w:rsidP="00C42164">
      <w:pPr>
        <w:jc w:val="right"/>
        <w:rPr>
          <w:sz w:val="27"/>
          <w:szCs w:val="27"/>
        </w:rPr>
      </w:pPr>
      <w:r w:rsidRPr="00D3050D">
        <w:rPr>
          <w:sz w:val="27"/>
          <w:szCs w:val="27"/>
        </w:rPr>
        <w:t xml:space="preserve">к постановлению </w:t>
      </w:r>
    </w:p>
    <w:p w:rsidR="00C42164" w:rsidRPr="00D3050D" w:rsidRDefault="00C42164" w:rsidP="00C42164">
      <w:pPr>
        <w:jc w:val="right"/>
        <w:rPr>
          <w:sz w:val="27"/>
          <w:szCs w:val="27"/>
        </w:rPr>
      </w:pPr>
      <w:r w:rsidRPr="00D3050D">
        <w:rPr>
          <w:sz w:val="27"/>
          <w:szCs w:val="27"/>
        </w:rPr>
        <w:t>Администрации Заполярного района</w:t>
      </w:r>
    </w:p>
    <w:p w:rsidR="00C42164" w:rsidRPr="00D3050D" w:rsidRDefault="00C42164" w:rsidP="00C42164">
      <w:pPr>
        <w:jc w:val="right"/>
        <w:rPr>
          <w:sz w:val="27"/>
          <w:szCs w:val="27"/>
        </w:rPr>
      </w:pPr>
      <w:r w:rsidRPr="00D3050D">
        <w:rPr>
          <w:sz w:val="27"/>
          <w:szCs w:val="27"/>
        </w:rPr>
        <w:t xml:space="preserve">от </w:t>
      </w:r>
      <w:r w:rsidR="00845811">
        <w:rPr>
          <w:sz w:val="27"/>
          <w:szCs w:val="27"/>
        </w:rPr>
        <w:t>18</w:t>
      </w:r>
      <w:r w:rsidRPr="00D3050D">
        <w:rPr>
          <w:sz w:val="27"/>
          <w:szCs w:val="27"/>
        </w:rPr>
        <w:t>.</w:t>
      </w:r>
      <w:r w:rsidR="00845811">
        <w:rPr>
          <w:sz w:val="27"/>
          <w:szCs w:val="27"/>
        </w:rPr>
        <w:t>09</w:t>
      </w:r>
      <w:r w:rsidRPr="00D3050D">
        <w:rPr>
          <w:sz w:val="27"/>
          <w:szCs w:val="27"/>
        </w:rPr>
        <w:t>.20</w:t>
      </w:r>
      <w:r w:rsidR="00845811">
        <w:rPr>
          <w:sz w:val="27"/>
          <w:szCs w:val="27"/>
        </w:rPr>
        <w:t>13</w:t>
      </w:r>
      <w:r w:rsidRPr="00D3050D">
        <w:rPr>
          <w:sz w:val="27"/>
          <w:szCs w:val="27"/>
        </w:rPr>
        <w:t xml:space="preserve"> № </w:t>
      </w:r>
      <w:r w:rsidR="00845811">
        <w:rPr>
          <w:sz w:val="27"/>
          <w:szCs w:val="27"/>
        </w:rPr>
        <w:t>1899</w:t>
      </w:r>
      <w:r w:rsidRPr="00D3050D">
        <w:rPr>
          <w:sz w:val="27"/>
          <w:szCs w:val="27"/>
        </w:rPr>
        <w:t xml:space="preserve">п </w:t>
      </w:r>
    </w:p>
    <w:p w:rsidR="00C42164" w:rsidRPr="00670E85" w:rsidRDefault="00C42164" w:rsidP="00902A43">
      <w:pPr>
        <w:rPr>
          <w:sz w:val="28"/>
          <w:szCs w:val="28"/>
        </w:rPr>
      </w:pPr>
    </w:p>
    <w:p w:rsidR="00C42164" w:rsidRPr="00670E85" w:rsidRDefault="00C42164" w:rsidP="00902A43">
      <w:pPr>
        <w:rPr>
          <w:sz w:val="28"/>
          <w:szCs w:val="28"/>
        </w:rPr>
      </w:pPr>
      <w:bookmarkStart w:id="0" w:name="_GoBack"/>
      <w:bookmarkEnd w:id="0"/>
    </w:p>
    <w:p w:rsidR="00C42164" w:rsidRPr="00670E85" w:rsidRDefault="00C42164" w:rsidP="00C42164">
      <w:pPr>
        <w:jc w:val="center"/>
        <w:rPr>
          <w:sz w:val="28"/>
          <w:szCs w:val="28"/>
        </w:rPr>
      </w:pP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 xml:space="preserve">РАСЦЕНКИ </w:t>
      </w: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 xml:space="preserve">на размещение платных материалов </w:t>
      </w: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 xml:space="preserve">(информации, публикаций, рекламы, объявлений, поздравлений и др.) </w:t>
      </w: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 xml:space="preserve">от населения и организаций на страницах (полосах) </w:t>
      </w: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 xml:space="preserve">и на сайте общественно-политической газеты </w:t>
      </w: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>Заполярного района «Заполярный вестник+»</w:t>
      </w:r>
    </w:p>
    <w:p w:rsidR="00670E85" w:rsidRPr="00670E85" w:rsidRDefault="00670E85" w:rsidP="00670E85">
      <w:pPr>
        <w:jc w:val="center"/>
        <w:rPr>
          <w:sz w:val="28"/>
          <w:szCs w:val="28"/>
        </w:rPr>
      </w:pPr>
      <w:r w:rsidRPr="00670E85">
        <w:rPr>
          <w:sz w:val="28"/>
          <w:szCs w:val="28"/>
        </w:rPr>
        <w:t>(НДС не предусмотрен)</w:t>
      </w:r>
    </w:p>
    <w:p w:rsidR="00670E85" w:rsidRPr="00670E85" w:rsidRDefault="00670E85" w:rsidP="00670E85">
      <w:pPr>
        <w:rPr>
          <w:sz w:val="28"/>
          <w:szCs w:val="28"/>
        </w:rPr>
      </w:pPr>
    </w:p>
    <w:p w:rsidR="00670E85" w:rsidRPr="00670E85" w:rsidRDefault="00670E85" w:rsidP="00670E85">
      <w:pPr>
        <w:rPr>
          <w:b/>
          <w:sz w:val="28"/>
          <w:szCs w:val="28"/>
          <w:u w:val="single"/>
        </w:rPr>
      </w:pPr>
      <w:r w:rsidRPr="00670E85">
        <w:rPr>
          <w:sz w:val="28"/>
          <w:szCs w:val="28"/>
        </w:rPr>
        <w:tab/>
      </w:r>
      <w:r w:rsidRPr="00670E85">
        <w:rPr>
          <w:b/>
          <w:sz w:val="28"/>
          <w:szCs w:val="28"/>
          <w:u w:val="single"/>
        </w:rPr>
        <w:t>Для физических</w:t>
      </w:r>
      <w:r w:rsidR="00CE1397">
        <w:rPr>
          <w:b/>
          <w:sz w:val="28"/>
          <w:szCs w:val="28"/>
          <w:u w:val="single"/>
        </w:rPr>
        <w:t xml:space="preserve"> лиц</w:t>
      </w:r>
      <w:r w:rsidRPr="00670E85">
        <w:rPr>
          <w:b/>
          <w:sz w:val="28"/>
          <w:szCs w:val="28"/>
          <w:u w:val="single"/>
        </w:rPr>
        <w:t>:</w:t>
      </w:r>
    </w:p>
    <w:p w:rsidR="00670E85" w:rsidRPr="00670E85" w:rsidRDefault="00670E85" w:rsidP="00670E85">
      <w:pPr>
        <w:rPr>
          <w:sz w:val="28"/>
          <w:szCs w:val="28"/>
        </w:rPr>
      </w:pP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Поздравление (за десять знаков) – 30 руб.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Объявление (за десять знаков) – 20 руб.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Благодарность (за десять знаков) – 10 руб.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Соболезнование (за десять знаков) – 10 руб.</w:t>
      </w:r>
    </w:p>
    <w:p w:rsidR="00670E85" w:rsidRPr="00670E85" w:rsidRDefault="00670E85" w:rsidP="00670E85">
      <w:pPr>
        <w:rPr>
          <w:sz w:val="28"/>
          <w:szCs w:val="28"/>
        </w:rPr>
      </w:pP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Дополнительные условия: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размещении информации в контурной рамке, к стоимости публикации применяется коэффициент – 1,25.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размещении информации с фотографией 30 х 40 мм, к стоимости публикации применяется коэффициент – 1,25.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дополнительном размещении информации на сайте газеты,                       к стоимости публикации применяется коэффициент – 1,25.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размещении информации с несколькими дополнительными условиями, увеличивающий стоимость коэффициент – суммируется.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</w:p>
    <w:p w:rsidR="00670E85" w:rsidRPr="00670E85" w:rsidRDefault="00670E85" w:rsidP="00670E85">
      <w:pPr>
        <w:ind w:firstLine="708"/>
        <w:rPr>
          <w:b/>
          <w:sz w:val="28"/>
          <w:szCs w:val="28"/>
          <w:u w:val="single"/>
        </w:rPr>
      </w:pPr>
      <w:r w:rsidRPr="00670E85">
        <w:rPr>
          <w:b/>
          <w:sz w:val="28"/>
          <w:szCs w:val="28"/>
          <w:u w:val="single"/>
        </w:rPr>
        <w:t>Для предпринимателей и юридических лиц:</w:t>
      </w:r>
    </w:p>
    <w:p w:rsidR="00670E85" w:rsidRPr="00670E85" w:rsidRDefault="00670E85" w:rsidP="00670E85">
      <w:pPr>
        <w:rPr>
          <w:sz w:val="28"/>
          <w:szCs w:val="28"/>
        </w:rPr>
      </w:pP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proofErr w:type="gramStart"/>
      <w:r w:rsidRPr="00670E85">
        <w:rPr>
          <w:sz w:val="28"/>
          <w:szCs w:val="28"/>
        </w:rPr>
        <w:t>Стоимость за размещение платных материалов (информации, публикаций, рекламы, объявлений, поздравлений и др.) рассчитывается, исходя из цены за 1 кв. см. – 50,00 руб.</w:t>
      </w:r>
      <w:proofErr w:type="gramEnd"/>
    </w:p>
    <w:p w:rsidR="00670E85" w:rsidRPr="00670E85" w:rsidRDefault="00670E85" w:rsidP="00670E85">
      <w:pPr>
        <w:rPr>
          <w:sz w:val="28"/>
          <w:szCs w:val="28"/>
        </w:rPr>
      </w:pPr>
      <w:r w:rsidRPr="00670E85">
        <w:rPr>
          <w:sz w:val="28"/>
          <w:szCs w:val="28"/>
        </w:rPr>
        <w:tab/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подготовке текста журналистом газеты, к стоимости                                за размещение применяется коэффициент – 1,25.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разработке персонального информационного модуля, требующего дизайнерской проработки, к стоимости за размещение применяется коэффициент – 1,25.</w:t>
      </w:r>
    </w:p>
    <w:p w:rsidR="00670E85" w:rsidRPr="00670E85" w:rsidRDefault="00670E85" w:rsidP="00670E85">
      <w:pPr>
        <w:jc w:val="both"/>
        <w:rPr>
          <w:sz w:val="28"/>
          <w:szCs w:val="28"/>
        </w:rPr>
      </w:pPr>
      <w:r w:rsidRPr="00670E85">
        <w:rPr>
          <w:sz w:val="28"/>
          <w:szCs w:val="28"/>
        </w:rPr>
        <w:tab/>
        <w:t>При размещении информации на 1 полосе газеты, к стоимости                      за размещение применяется коэффициент – 2,0.</w:t>
      </w:r>
    </w:p>
    <w:p w:rsidR="00670E85" w:rsidRPr="00670E85" w:rsidRDefault="00670E85" w:rsidP="00670E85">
      <w:pPr>
        <w:jc w:val="both"/>
        <w:rPr>
          <w:sz w:val="28"/>
          <w:szCs w:val="28"/>
        </w:rPr>
      </w:pPr>
      <w:r w:rsidRPr="00670E85">
        <w:rPr>
          <w:sz w:val="28"/>
          <w:szCs w:val="28"/>
        </w:rPr>
        <w:lastRenderedPageBreak/>
        <w:tab/>
        <w:t>При размещении информации на последней полосе газеты, к стоимости за размещение применяется коэффициент – 1,5.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  <w:r w:rsidRPr="00670E85">
        <w:rPr>
          <w:sz w:val="28"/>
          <w:szCs w:val="28"/>
        </w:rPr>
        <w:t>При дополнительном размещении информации на сайте газеты, к стоимости публикации применяется коэффициент – 1,25.</w:t>
      </w:r>
    </w:p>
    <w:p w:rsidR="00670E85" w:rsidRPr="00670E85" w:rsidRDefault="00670E85" w:rsidP="00670E85">
      <w:pPr>
        <w:rPr>
          <w:sz w:val="28"/>
          <w:szCs w:val="28"/>
        </w:rPr>
      </w:pPr>
    </w:p>
    <w:p w:rsidR="00670E85" w:rsidRPr="00670E85" w:rsidRDefault="00670E85" w:rsidP="00670E85">
      <w:pPr>
        <w:ind w:firstLine="708"/>
        <w:rPr>
          <w:sz w:val="28"/>
          <w:szCs w:val="28"/>
        </w:rPr>
      </w:pPr>
    </w:p>
    <w:p w:rsidR="00670E85" w:rsidRPr="00A70338" w:rsidRDefault="00670E85" w:rsidP="00670E85">
      <w:pPr>
        <w:ind w:firstLine="708"/>
        <w:jc w:val="both"/>
        <w:rPr>
          <w:b/>
          <w:sz w:val="28"/>
          <w:szCs w:val="28"/>
          <w:u w:val="single"/>
        </w:rPr>
      </w:pPr>
      <w:r w:rsidRPr="00A70338">
        <w:rPr>
          <w:b/>
          <w:sz w:val="28"/>
          <w:szCs w:val="28"/>
          <w:u w:val="single"/>
        </w:rPr>
        <w:t>Размещение баннерной рекламы на сайте газеты сроком на 1 месяц:</w:t>
      </w:r>
    </w:p>
    <w:p w:rsidR="00670E85" w:rsidRPr="00670E85" w:rsidRDefault="00670E85" w:rsidP="00670E85">
      <w:pPr>
        <w:ind w:firstLine="708"/>
        <w:jc w:val="both"/>
        <w:rPr>
          <w:sz w:val="28"/>
          <w:szCs w:val="28"/>
        </w:rPr>
      </w:pP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 xml:space="preserve">Баннер (размер </w:t>
      </w:r>
      <w:r w:rsidR="00A70338">
        <w:rPr>
          <w:sz w:val="28"/>
          <w:szCs w:val="28"/>
        </w:rPr>
        <w:t xml:space="preserve">400 х 120 </w:t>
      </w:r>
      <w:proofErr w:type="spellStart"/>
      <w:r w:rsidR="00A70338">
        <w:rPr>
          <w:sz w:val="28"/>
          <w:szCs w:val="28"/>
        </w:rPr>
        <w:t>пкс</w:t>
      </w:r>
      <w:proofErr w:type="spellEnd"/>
      <w:r w:rsidRPr="00670E85">
        <w:rPr>
          <w:sz w:val="28"/>
          <w:szCs w:val="28"/>
        </w:rPr>
        <w:t>) – 1 000 руб.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 xml:space="preserve">Баннер (размер </w:t>
      </w:r>
      <w:r w:rsidR="00A70338">
        <w:rPr>
          <w:sz w:val="28"/>
          <w:szCs w:val="28"/>
        </w:rPr>
        <w:t xml:space="preserve">400 х 240 </w:t>
      </w:r>
      <w:proofErr w:type="spellStart"/>
      <w:r w:rsidR="00A70338">
        <w:rPr>
          <w:sz w:val="28"/>
          <w:szCs w:val="28"/>
        </w:rPr>
        <w:t>пкс</w:t>
      </w:r>
      <w:proofErr w:type="spellEnd"/>
      <w:r w:rsidRPr="00670E85">
        <w:rPr>
          <w:sz w:val="28"/>
          <w:szCs w:val="28"/>
        </w:rPr>
        <w:t>) – 1 500 руб.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 xml:space="preserve">Баннер (размер </w:t>
      </w:r>
      <w:r w:rsidR="00A70338">
        <w:rPr>
          <w:sz w:val="28"/>
          <w:szCs w:val="28"/>
        </w:rPr>
        <w:t xml:space="preserve">400 х 360 </w:t>
      </w:r>
      <w:proofErr w:type="spellStart"/>
      <w:r w:rsidR="00A70338">
        <w:rPr>
          <w:sz w:val="28"/>
          <w:szCs w:val="28"/>
        </w:rPr>
        <w:t>пкс</w:t>
      </w:r>
      <w:proofErr w:type="spellEnd"/>
      <w:r w:rsidRPr="00670E85">
        <w:rPr>
          <w:sz w:val="28"/>
          <w:szCs w:val="28"/>
        </w:rPr>
        <w:t xml:space="preserve">) – </w:t>
      </w:r>
      <w:r w:rsidR="00A70338">
        <w:rPr>
          <w:sz w:val="28"/>
          <w:szCs w:val="28"/>
        </w:rPr>
        <w:t>2</w:t>
      </w:r>
      <w:r w:rsidRPr="00670E85">
        <w:rPr>
          <w:sz w:val="28"/>
          <w:szCs w:val="28"/>
        </w:rPr>
        <w:t xml:space="preserve"> 000 руб. </w:t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</w:p>
    <w:p w:rsidR="00670E85" w:rsidRPr="00A70338" w:rsidRDefault="00670E85" w:rsidP="00670E85">
      <w:pPr>
        <w:ind w:firstLine="708"/>
        <w:rPr>
          <w:b/>
          <w:sz w:val="28"/>
          <w:szCs w:val="28"/>
          <w:u w:val="single"/>
        </w:rPr>
      </w:pPr>
      <w:r w:rsidRPr="00A70338">
        <w:rPr>
          <w:b/>
          <w:sz w:val="28"/>
          <w:szCs w:val="28"/>
          <w:u w:val="single"/>
        </w:rPr>
        <w:t>Скидки при размещении информации:</w:t>
      </w:r>
    </w:p>
    <w:p w:rsidR="00670E85" w:rsidRPr="00670E85" w:rsidRDefault="00670E85" w:rsidP="00670E85">
      <w:pPr>
        <w:rPr>
          <w:sz w:val="28"/>
          <w:szCs w:val="28"/>
        </w:rPr>
      </w:pPr>
      <w:r w:rsidRPr="00670E85">
        <w:rPr>
          <w:sz w:val="28"/>
          <w:szCs w:val="28"/>
        </w:rPr>
        <w:tab/>
      </w:r>
    </w:p>
    <w:p w:rsidR="00670E85" w:rsidRPr="00670E85" w:rsidRDefault="00670E85" w:rsidP="00670E85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5 - 9 размещений (месяцев) – 5%</w:t>
      </w:r>
      <w:r w:rsidR="00A70338">
        <w:rPr>
          <w:sz w:val="28"/>
          <w:szCs w:val="28"/>
        </w:rPr>
        <w:t>.</w:t>
      </w:r>
    </w:p>
    <w:p w:rsidR="00670E85" w:rsidRPr="00670E85" w:rsidRDefault="00670E85" w:rsidP="00670E85">
      <w:pPr>
        <w:rPr>
          <w:sz w:val="28"/>
          <w:szCs w:val="28"/>
        </w:rPr>
      </w:pPr>
      <w:r w:rsidRPr="00670E85">
        <w:rPr>
          <w:sz w:val="28"/>
          <w:szCs w:val="28"/>
        </w:rPr>
        <w:tab/>
        <w:t>10 - 14 размещений (месяцев) – 10%</w:t>
      </w:r>
      <w:r w:rsidR="00A70338">
        <w:rPr>
          <w:sz w:val="28"/>
          <w:szCs w:val="28"/>
        </w:rPr>
        <w:t>.</w:t>
      </w:r>
    </w:p>
    <w:p w:rsidR="00A70338" w:rsidRDefault="00670E85" w:rsidP="00A70338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15 - 19 размещений (месяцев) – 15 %</w:t>
      </w:r>
      <w:r w:rsidR="00A70338">
        <w:rPr>
          <w:sz w:val="28"/>
          <w:szCs w:val="28"/>
        </w:rPr>
        <w:t>.</w:t>
      </w:r>
    </w:p>
    <w:p w:rsidR="00C42164" w:rsidRPr="00670E85" w:rsidRDefault="00670E85" w:rsidP="00A70338">
      <w:pPr>
        <w:ind w:firstLine="708"/>
        <w:rPr>
          <w:sz w:val="28"/>
          <w:szCs w:val="28"/>
        </w:rPr>
      </w:pPr>
      <w:r w:rsidRPr="00670E85">
        <w:rPr>
          <w:sz w:val="28"/>
          <w:szCs w:val="28"/>
        </w:rPr>
        <w:t>20 и более размещений (месяцев) – 20%</w:t>
      </w:r>
      <w:r w:rsidR="00A70338">
        <w:rPr>
          <w:sz w:val="28"/>
          <w:szCs w:val="28"/>
        </w:rPr>
        <w:t>.</w:t>
      </w:r>
    </w:p>
    <w:sectPr w:rsidR="00C42164" w:rsidRPr="00670E85" w:rsidSect="002269FF">
      <w:pgSz w:w="11907" w:h="16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7267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2437676"/>
    <w:multiLevelType w:val="hybridMultilevel"/>
    <w:tmpl w:val="C300544C"/>
    <w:lvl w:ilvl="0" w:tplc="EF8A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D62B8"/>
    <w:multiLevelType w:val="multilevel"/>
    <w:tmpl w:val="1380816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9E37590"/>
    <w:multiLevelType w:val="hybridMultilevel"/>
    <w:tmpl w:val="3244BFE2"/>
    <w:lvl w:ilvl="0" w:tplc="6704942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6B00E32"/>
    <w:multiLevelType w:val="hybridMultilevel"/>
    <w:tmpl w:val="A79EDE1C"/>
    <w:lvl w:ilvl="0" w:tplc="DB88A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8D38ED"/>
    <w:multiLevelType w:val="hybridMultilevel"/>
    <w:tmpl w:val="20A24F44"/>
    <w:lvl w:ilvl="0" w:tplc="385A282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F90C52"/>
    <w:multiLevelType w:val="hybridMultilevel"/>
    <w:tmpl w:val="86A6384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288817B4"/>
    <w:multiLevelType w:val="hybridMultilevel"/>
    <w:tmpl w:val="3732E0E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2E150768"/>
    <w:multiLevelType w:val="hybridMultilevel"/>
    <w:tmpl w:val="B52A99FE"/>
    <w:lvl w:ilvl="0" w:tplc="F3AA836A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9">
    <w:nsid w:val="396E7B56"/>
    <w:multiLevelType w:val="hybridMultilevel"/>
    <w:tmpl w:val="F09E9DEE"/>
    <w:lvl w:ilvl="0" w:tplc="385A28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D343AF3"/>
    <w:multiLevelType w:val="hybridMultilevel"/>
    <w:tmpl w:val="1BB2CFB6"/>
    <w:lvl w:ilvl="0" w:tplc="2DD009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9F2031"/>
    <w:multiLevelType w:val="multilevel"/>
    <w:tmpl w:val="4EE636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A973A13"/>
    <w:multiLevelType w:val="hybridMultilevel"/>
    <w:tmpl w:val="76541A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204AB8"/>
    <w:multiLevelType w:val="hybridMultilevel"/>
    <w:tmpl w:val="76541A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63B3967"/>
    <w:multiLevelType w:val="hybridMultilevel"/>
    <w:tmpl w:val="1A383E42"/>
    <w:lvl w:ilvl="0" w:tplc="B84CC7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571EA7"/>
    <w:multiLevelType w:val="hybridMultilevel"/>
    <w:tmpl w:val="4288ED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D242511"/>
    <w:multiLevelType w:val="hybridMultilevel"/>
    <w:tmpl w:val="4704CE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2"/>
  </w:num>
  <w:num w:numId="14">
    <w:abstractNumId w:val="14"/>
  </w:num>
  <w:num w:numId="15">
    <w:abstractNumId w:val="2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AA"/>
    <w:rsid w:val="00005472"/>
    <w:rsid w:val="00006C6B"/>
    <w:rsid w:val="00010E52"/>
    <w:rsid w:val="0001136B"/>
    <w:rsid w:val="00016AB2"/>
    <w:rsid w:val="00022C65"/>
    <w:rsid w:val="000245A6"/>
    <w:rsid w:val="0002599D"/>
    <w:rsid w:val="00027280"/>
    <w:rsid w:val="00027DAE"/>
    <w:rsid w:val="00035B22"/>
    <w:rsid w:val="00045AFA"/>
    <w:rsid w:val="00047D19"/>
    <w:rsid w:val="00050EDA"/>
    <w:rsid w:val="00057E06"/>
    <w:rsid w:val="00060454"/>
    <w:rsid w:val="00061B47"/>
    <w:rsid w:val="0007190D"/>
    <w:rsid w:val="00071F6A"/>
    <w:rsid w:val="0008362D"/>
    <w:rsid w:val="000845E7"/>
    <w:rsid w:val="00085F3E"/>
    <w:rsid w:val="0008603B"/>
    <w:rsid w:val="00094AE8"/>
    <w:rsid w:val="000B2B14"/>
    <w:rsid w:val="000B3F4B"/>
    <w:rsid w:val="000B6F95"/>
    <w:rsid w:val="000C0B6B"/>
    <w:rsid w:val="000C21E5"/>
    <w:rsid w:val="000C6F1E"/>
    <w:rsid w:val="000D5BD3"/>
    <w:rsid w:val="000E0182"/>
    <w:rsid w:val="000E0A2E"/>
    <w:rsid w:val="000E33E6"/>
    <w:rsid w:val="000E402D"/>
    <w:rsid w:val="000E4CC6"/>
    <w:rsid w:val="000F1D98"/>
    <w:rsid w:val="000F24FE"/>
    <w:rsid w:val="000F741D"/>
    <w:rsid w:val="000F799A"/>
    <w:rsid w:val="00100C09"/>
    <w:rsid w:val="00101D98"/>
    <w:rsid w:val="001021FA"/>
    <w:rsid w:val="00103BB1"/>
    <w:rsid w:val="00105D87"/>
    <w:rsid w:val="001253FA"/>
    <w:rsid w:val="00125612"/>
    <w:rsid w:val="00133B07"/>
    <w:rsid w:val="00134429"/>
    <w:rsid w:val="00134EB2"/>
    <w:rsid w:val="00135786"/>
    <w:rsid w:val="00147C7F"/>
    <w:rsid w:val="00147EFE"/>
    <w:rsid w:val="001501EE"/>
    <w:rsid w:val="00153DA2"/>
    <w:rsid w:val="00154963"/>
    <w:rsid w:val="00157D51"/>
    <w:rsid w:val="001607C2"/>
    <w:rsid w:val="00174AE3"/>
    <w:rsid w:val="001827D6"/>
    <w:rsid w:val="00183A07"/>
    <w:rsid w:val="001859B9"/>
    <w:rsid w:val="0018667E"/>
    <w:rsid w:val="00187498"/>
    <w:rsid w:val="00191BBE"/>
    <w:rsid w:val="00196EAC"/>
    <w:rsid w:val="0019774A"/>
    <w:rsid w:val="001B16BE"/>
    <w:rsid w:val="001B5250"/>
    <w:rsid w:val="001B631E"/>
    <w:rsid w:val="001C3388"/>
    <w:rsid w:val="001C3E26"/>
    <w:rsid w:val="001C49A5"/>
    <w:rsid w:val="001D4D27"/>
    <w:rsid w:val="001E5328"/>
    <w:rsid w:val="001E77DD"/>
    <w:rsid w:val="001F2081"/>
    <w:rsid w:val="001F6EF0"/>
    <w:rsid w:val="001F70CD"/>
    <w:rsid w:val="002104E1"/>
    <w:rsid w:val="00216E19"/>
    <w:rsid w:val="00223746"/>
    <w:rsid w:val="002269FF"/>
    <w:rsid w:val="00236751"/>
    <w:rsid w:val="00236A4F"/>
    <w:rsid w:val="00236E69"/>
    <w:rsid w:val="00244559"/>
    <w:rsid w:val="002559D9"/>
    <w:rsid w:val="00260BE2"/>
    <w:rsid w:val="0026284F"/>
    <w:rsid w:val="00264D2F"/>
    <w:rsid w:val="00266AC9"/>
    <w:rsid w:val="002708C0"/>
    <w:rsid w:val="00276FC3"/>
    <w:rsid w:val="0028264F"/>
    <w:rsid w:val="00285F9C"/>
    <w:rsid w:val="002900CA"/>
    <w:rsid w:val="00291540"/>
    <w:rsid w:val="002B4618"/>
    <w:rsid w:val="002D07E2"/>
    <w:rsid w:val="002D29FD"/>
    <w:rsid w:val="002D60E6"/>
    <w:rsid w:val="002D7340"/>
    <w:rsid w:val="002E311C"/>
    <w:rsid w:val="002E6867"/>
    <w:rsid w:val="002F1A2B"/>
    <w:rsid w:val="002F3BA3"/>
    <w:rsid w:val="002F7AC8"/>
    <w:rsid w:val="0030081F"/>
    <w:rsid w:val="00302A0A"/>
    <w:rsid w:val="00302B03"/>
    <w:rsid w:val="003041DA"/>
    <w:rsid w:val="00305890"/>
    <w:rsid w:val="003162DD"/>
    <w:rsid w:val="00331792"/>
    <w:rsid w:val="0034218B"/>
    <w:rsid w:val="00367A56"/>
    <w:rsid w:val="00367AD4"/>
    <w:rsid w:val="00371EDA"/>
    <w:rsid w:val="00374CC8"/>
    <w:rsid w:val="00380115"/>
    <w:rsid w:val="00386FC1"/>
    <w:rsid w:val="00390EC9"/>
    <w:rsid w:val="003A025B"/>
    <w:rsid w:val="003A60F5"/>
    <w:rsid w:val="003B219A"/>
    <w:rsid w:val="003B23E9"/>
    <w:rsid w:val="003B570A"/>
    <w:rsid w:val="003B58D0"/>
    <w:rsid w:val="003B60D4"/>
    <w:rsid w:val="003C0649"/>
    <w:rsid w:val="003C311E"/>
    <w:rsid w:val="003C4076"/>
    <w:rsid w:val="003D005E"/>
    <w:rsid w:val="003D3ADA"/>
    <w:rsid w:val="003D3D76"/>
    <w:rsid w:val="003D7483"/>
    <w:rsid w:val="003E1A12"/>
    <w:rsid w:val="003E2C63"/>
    <w:rsid w:val="003E2D67"/>
    <w:rsid w:val="003E6EDF"/>
    <w:rsid w:val="00400B95"/>
    <w:rsid w:val="00411527"/>
    <w:rsid w:val="004116A2"/>
    <w:rsid w:val="00412929"/>
    <w:rsid w:val="00414583"/>
    <w:rsid w:val="004202B5"/>
    <w:rsid w:val="00423DDA"/>
    <w:rsid w:val="00424720"/>
    <w:rsid w:val="00425085"/>
    <w:rsid w:val="00426203"/>
    <w:rsid w:val="00435DD4"/>
    <w:rsid w:val="004437F3"/>
    <w:rsid w:val="00447B8F"/>
    <w:rsid w:val="00451BDF"/>
    <w:rsid w:val="0045344C"/>
    <w:rsid w:val="00453D61"/>
    <w:rsid w:val="00464900"/>
    <w:rsid w:val="00464AEC"/>
    <w:rsid w:val="00465120"/>
    <w:rsid w:val="00470885"/>
    <w:rsid w:val="00477655"/>
    <w:rsid w:val="00477D0F"/>
    <w:rsid w:val="004837AD"/>
    <w:rsid w:val="00484C15"/>
    <w:rsid w:val="004855DD"/>
    <w:rsid w:val="0048679B"/>
    <w:rsid w:val="004A4524"/>
    <w:rsid w:val="004A5256"/>
    <w:rsid w:val="004B684F"/>
    <w:rsid w:val="004C44CE"/>
    <w:rsid w:val="004D1DAA"/>
    <w:rsid w:val="004E0919"/>
    <w:rsid w:val="004E22B7"/>
    <w:rsid w:val="004E2F65"/>
    <w:rsid w:val="004F1FA1"/>
    <w:rsid w:val="004F1FD9"/>
    <w:rsid w:val="004F21EF"/>
    <w:rsid w:val="004F45ED"/>
    <w:rsid w:val="004F795D"/>
    <w:rsid w:val="005124E8"/>
    <w:rsid w:val="00512964"/>
    <w:rsid w:val="00521785"/>
    <w:rsid w:val="005220D5"/>
    <w:rsid w:val="0052681B"/>
    <w:rsid w:val="00526C8D"/>
    <w:rsid w:val="005320F6"/>
    <w:rsid w:val="0053736E"/>
    <w:rsid w:val="00537FDE"/>
    <w:rsid w:val="00543B32"/>
    <w:rsid w:val="00547F34"/>
    <w:rsid w:val="00555965"/>
    <w:rsid w:val="00563442"/>
    <w:rsid w:val="00566FD6"/>
    <w:rsid w:val="0057020B"/>
    <w:rsid w:val="00570F71"/>
    <w:rsid w:val="00573269"/>
    <w:rsid w:val="00574615"/>
    <w:rsid w:val="005778DE"/>
    <w:rsid w:val="00593C76"/>
    <w:rsid w:val="005A212B"/>
    <w:rsid w:val="005B4701"/>
    <w:rsid w:val="005B7021"/>
    <w:rsid w:val="005C2E07"/>
    <w:rsid w:val="005D386D"/>
    <w:rsid w:val="005E2B10"/>
    <w:rsid w:val="005E39B6"/>
    <w:rsid w:val="005E6CC6"/>
    <w:rsid w:val="005E6FC1"/>
    <w:rsid w:val="005F0755"/>
    <w:rsid w:val="005F0EDA"/>
    <w:rsid w:val="005F2BEC"/>
    <w:rsid w:val="005F338A"/>
    <w:rsid w:val="0060037C"/>
    <w:rsid w:val="00601C52"/>
    <w:rsid w:val="006118E2"/>
    <w:rsid w:val="00612939"/>
    <w:rsid w:val="00617CF1"/>
    <w:rsid w:val="006369A1"/>
    <w:rsid w:val="006417AF"/>
    <w:rsid w:val="0064423A"/>
    <w:rsid w:val="00644BDD"/>
    <w:rsid w:val="00654D40"/>
    <w:rsid w:val="00654D55"/>
    <w:rsid w:val="00660EFF"/>
    <w:rsid w:val="0066172B"/>
    <w:rsid w:val="00665770"/>
    <w:rsid w:val="006679EB"/>
    <w:rsid w:val="00670E85"/>
    <w:rsid w:val="006761B5"/>
    <w:rsid w:val="00676A98"/>
    <w:rsid w:val="00677C55"/>
    <w:rsid w:val="00680953"/>
    <w:rsid w:val="006818EE"/>
    <w:rsid w:val="006833CA"/>
    <w:rsid w:val="006855EA"/>
    <w:rsid w:val="0069330A"/>
    <w:rsid w:val="00696EFF"/>
    <w:rsid w:val="006A3396"/>
    <w:rsid w:val="006B0B5D"/>
    <w:rsid w:val="006B1BC8"/>
    <w:rsid w:val="006B37A3"/>
    <w:rsid w:val="006B532E"/>
    <w:rsid w:val="006B5F1C"/>
    <w:rsid w:val="006C1183"/>
    <w:rsid w:val="006C1E48"/>
    <w:rsid w:val="006C24A1"/>
    <w:rsid w:val="006C3AF7"/>
    <w:rsid w:val="006C4387"/>
    <w:rsid w:val="006C7959"/>
    <w:rsid w:val="006D36B0"/>
    <w:rsid w:val="006D4271"/>
    <w:rsid w:val="006E4E64"/>
    <w:rsid w:val="006F1008"/>
    <w:rsid w:val="007007DF"/>
    <w:rsid w:val="007039AB"/>
    <w:rsid w:val="00707158"/>
    <w:rsid w:val="00710E2F"/>
    <w:rsid w:val="00711F57"/>
    <w:rsid w:val="00714B6B"/>
    <w:rsid w:val="007151BC"/>
    <w:rsid w:val="0072395A"/>
    <w:rsid w:val="00733883"/>
    <w:rsid w:val="00751D6D"/>
    <w:rsid w:val="00767799"/>
    <w:rsid w:val="00776ACC"/>
    <w:rsid w:val="00776E70"/>
    <w:rsid w:val="00780804"/>
    <w:rsid w:val="00783811"/>
    <w:rsid w:val="007A1304"/>
    <w:rsid w:val="007A31CE"/>
    <w:rsid w:val="007A4EAD"/>
    <w:rsid w:val="007B1066"/>
    <w:rsid w:val="007C0F57"/>
    <w:rsid w:val="007C44EA"/>
    <w:rsid w:val="007D6310"/>
    <w:rsid w:val="007D7216"/>
    <w:rsid w:val="007F1419"/>
    <w:rsid w:val="007F18A1"/>
    <w:rsid w:val="007F4CB0"/>
    <w:rsid w:val="007F6F7D"/>
    <w:rsid w:val="00800C47"/>
    <w:rsid w:val="00802908"/>
    <w:rsid w:val="0080314E"/>
    <w:rsid w:val="008153B0"/>
    <w:rsid w:val="008158A1"/>
    <w:rsid w:val="00815AE5"/>
    <w:rsid w:val="00817863"/>
    <w:rsid w:val="00821A8B"/>
    <w:rsid w:val="00830621"/>
    <w:rsid w:val="00831038"/>
    <w:rsid w:val="00831102"/>
    <w:rsid w:val="008313A6"/>
    <w:rsid w:val="00831424"/>
    <w:rsid w:val="00831686"/>
    <w:rsid w:val="008369AC"/>
    <w:rsid w:val="00841E4D"/>
    <w:rsid w:val="00844809"/>
    <w:rsid w:val="00845811"/>
    <w:rsid w:val="0084708D"/>
    <w:rsid w:val="0084795E"/>
    <w:rsid w:val="00852664"/>
    <w:rsid w:val="0085426E"/>
    <w:rsid w:val="00854865"/>
    <w:rsid w:val="008627A0"/>
    <w:rsid w:val="00864129"/>
    <w:rsid w:val="008730DA"/>
    <w:rsid w:val="00874785"/>
    <w:rsid w:val="0088091A"/>
    <w:rsid w:val="00882AAE"/>
    <w:rsid w:val="00884BEC"/>
    <w:rsid w:val="008928EF"/>
    <w:rsid w:val="00892DC4"/>
    <w:rsid w:val="00893E40"/>
    <w:rsid w:val="008A5FF7"/>
    <w:rsid w:val="008B0E36"/>
    <w:rsid w:val="008B2CFC"/>
    <w:rsid w:val="008B3E10"/>
    <w:rsid w:val="008B4ED2"/>
    <w:rsid w:val="008C16A5"/>
    <w:rsid w:val="008D181A"/>
    <w:rsid w:val="008D2775"/>
    <w:rsid w:val="008F2590"/>
    <w:rsid w:val="008F490A"/>
    <w:rsid w:val="00902A43"/>
    <w:rsid w:val="00910997"/>
    <w:rsid w:val="00915100"/>
    <w:rsid w:val="0091520E"/>
    <w:rsid w:val="00917D75"/>
    <w:rsid w:val="00920345"/>
    <w:rsid w:val="009221D1"/>
    <w:rsid w:val="00923145"/>
    <w:rsid w:val="00925148"/>
    <w:rsid w:val="009255B1"/>
    <w:rsid w:val="00925CFC"/>
    <w:rsid w:val="00930BE0"/>
    <w:rsid w:val="0093182B"/>
    <w:rsid w:val="009336DC"/>
    <w:rsid w:val="00944934"/>
    <w:rsid w:val="0094588D"/>
    <w:rsid w:val="00947BDA"/>
    <w:rsid w:val="00950330"/>
    <w:rsid w:val="0095119D"/>
    <w:rsid w:val="00967B15"/>
    <w:rsid w:val="0098135E"/>
    <w:rsid w:val="0099521D"/>
    <w:rsid w:val="0099747A"/>
    <w:rsid w:val="00997B57"/>
    <w:rsid w:val="009A481B"/>
    <w:rsid w:val="009A783F"/>
    <w:rsid w:val="009B2FB6"/>
    <w:rsid w:val="009B5390"/>
    <w:rsid w:val="009B79BF"/>
    <w:rsid w:val="009C066D"/>
    <w:rsid w:val="009C090B"/>
    <w:rsid w:val="009C1422"/>
    <w:rsid w:val="009C19F1"/>
    <w:rsid w:val="009C5F23"/>
    <w:rsid w:val="009C6225"/>
    <w:rsid w:val="009D10FA"/>
    <w:rsid w:val="009D296A"/>
    <w:rsid w:val="009D5CD9"/>
    <w:rsid w:val="009E0E98"/>
    <w:rsid w:val="009E3713"/>
    <w:rsid w:val="009E4C41"/>
    <w:rsid w:val="009F0B30"/>
    <w:rsid w:val="009F49CB"/>
    <w:rsid w:val="00A03BCC"/>
    <w:rsid w:val="00A0635D"/>
    <w:rsid w:val="00A06C2E"/>
    <w:rsid w:val="00A07EDD"/>
    <w:rsid w:val="00A117EF"/>
    <w:rsid w:val="00A12D8A"/>
    <w:rsid w:val="00A222EF"/>
    <w:rsid w:val="00A30655"/>
    <w:rsid w:val="00A32C60"/>
    <w:rsid w:val="00A41256"/>
    <w:rsid w:val="00A44234"/>
    <w:rsid w:val="00A47286"/>
    <w:rsid w:val="00A47E48"/>
    <w:rsid w:val="00A52EE5"/>
    <w:rsid w:val="00A614A5"/>
    <w:rsid w:val="00A70338"/>
    <w:rsid w:val="00A75649"/>
    <w:rsid w:val="00A76EDD"/>
    <w:rsid w:val="00A8063B"/>
    <w:rsid w:val="00A8069E"/>
    <w:rsid w:val="00A81226"/>
    <w:rsid w:val="00A82CFE"/>
    <w:rsid w:val="00A86B72"/>
    <w:rsid w:val="00AA2243"/>
    <w:rsid w:val="00AA332E"/>
    <w:rsid w:val="00AA4AFE"/>
    <w:rsid w:val="00AA4F95"/>
    <w:rsid w:val="00AA6A9C"/>
    <w:rsid w:val="00AB13CF"/>
    <w:rsid w:val="00AB193E"/>
    <w:rsid w:val="00AB74EA"/>
    <w:rsid w:val="00AC25B1"/>
    <w:rsid w:val="00AC2CD3"/>
    <w:rsid w:val="00AC2EEA"/>
    <w:rsid w:val="00AC5703"/>
    <w:rsid w:val="00AD16F6"/>
    <w:rsid w:val="00AE7085"/>
    <w:rsid w:val="00AF1AF0"/>
    <w:rsid w:val="00AF3E93"/>
    <w:rsid w:val="00AF7306"/>
    <w:rsid w:val="00B01AA7"/>
    <w:rsid w:val="00B01B01"/>
    <w:rsid w:val="00B01D34"/>
    <w:rsid w:val="00B07D25"/>
    <w:rsid w:val="00B07EEF"/>
    <w:rsid w:val="00B10A61"/>
    <w:rsid w:val="00B11D16"/>
    <w:rsid w:val="00B23DE8"/>
    <w:rsid w:val="00B268A3"/>
    <w:rsid w:val="00B41CD7"/>
    <w:rsid w:val="00B63CA4"/>
    <w:rsid w:val="00B66486"/>
    <w:rsid w:val="00B6798C"/>
    <w:rsid w:val="00B67B72"/>
    <w:rsid w:val="00B741EC"/>
    <w:rsid w:val="00B81374"/>
    <w:rsid w:val="00B81FFB"/>
    <w:rsid w:val="00B93B53"/>
    <w:rsid w:val="00B93DA1"/>
    <w:rsid w:val="00B97686"/>
    <w:rsid w:val="00BA1DB3"/>
    <w:rsid w:val="00BA2CF9"/>
    <w:rsid w:val="00BA357C"/>
    <w:rsid w:val="00BB625A"/>
    <w:rsid w:val="00BC3163"/>
    <w:rsid w:val="00BC623B"/>
    <w:rsid w:val="00BD5C9B"/>
    <w:rsid w:val="00BE60A5"/>
    <w:rsid w:val="00BF465D"/>
    <w:rsid w:val="00BF7D2A"/>
    <w:rsid w:val="00C10BCE"/>
    <w:rsid w:val="00C127EA"/>
    <w:rsid w:val="00C1548D"/>
    <w:rsid w:val="00C20A9D"/>
    <w:rsid w:val="00C22ED0"/>
    <w:rsid w:val="00C324E6"/>
    <w:rsid w:val="00C345F7"/>
    <w:rsid w:val="00C3539E"/>
    <w:rsid w:val="00C404F5"/>
    <w:rsid w:val="00C42164"/>
    <w:rsid w:val="00C43A78"/>
    <w:rsid w:val="00C44FA4"/>
    <w:rsid w:val="00C45C28"/>
    <w:rsid w:val="00C6211D"/>
    <w:rsid w:val="00C625EC"/>
    <w:rsid w:val="00C626DB"/>
    <w:rsid w:val="00C646D5"/>
    <w:rsid w:val="00C71625"/>
    <w:rsid w:val="00C718AE"/>
    <w:rsid w:val="00C72E2C"/>
    <w:rsid w:val="00C83111"/>
    <w:rsid w:val="00C945D1"/>
    <w:rsid w:val="00C95ACB"/>
    <w:rsid w:val="00CA2FC7"/>
    <w:rsid w:val="00CC2218"/>
    <w:rsid w:val="00CD04E2"/>
    <w:rsid w:val="00CD157D"/>
    <w:rsid w:val="00CD54C2"/>
    <w:rsid w:val="00CE1397"/>
    <w:rsid w:val="00CE1914"/>
    <w:rsid w:val="00CE6222"/>
    <w:rsid w:val="00CF022C"/>
    <w:rsid w:val="00D0710B"/>
    <w:rsid w:val="00D26F93"/>
    <w:rsid w:val="00D27D5B"/>
    <w:rsid w:val="00D3050D"/>
    <w:rsid w:val="00D500A4"/>
    <w:rsid w:val="00D521F3"/>
    <w:rsid w:val="00D55987"/>
    <w:rsid w:val="00D63E7A"/>
    <w:rsid w:val="00D65001"/>
    <w:rsid w:val="00D678C9"/>
    <w:rsid w:val="00D74A2F"/>
    <w:rsid w:val="00D83F64"/>
    <w:rsid w:val="00D86BEE"/>
    <w:rsid w:val="00D86E69"/>
    <w:rsid w:val="00D8714D"/>
    <w:rsid w:val="00D931BC"/>
    <w:rsid w:val="00D93F31"/>
    <w:rsid w:val="00DA735B"/>
    <w:rsid w:val="00DB0033"/>
    <w:rsid w:val="00DB541A"/>
    <w:rsid w:val="00DB628B"/>
    <w:rsid w:val="00DC081E"/>
    <w:rsid w:val="00DC10E6"/>
    <w:rsid w:val="00DC6A06"/>
    <w:rsid w:val="00DC6CE7"/>
    <w:rsid w:val="00DD4375"/>
    <w:rsid w:val="00DD4EBC"/>
    <w:rsid w:val="00DE76D3"/>
    <w:rsid w:val="00DF382E"/>
    <w:rsid w:val="00DF51F1"/>
    <w:rsid w:val="00E01E66"/>
    <w:rsid w:val="00E022A6"/>
    <w:rsid w:val="00E06F69"/>
    <w:rsid w:val="00E11604"/>
    <w:rsid w:val="00E1176F"/>
    <w:rsid w:val="00E14AC5"/>
    <w:rsid w:val="00E169C7"/>
    <w:rsid w:val="00E16D43"/>
    <w:rsid w:val="00E20C68"/>
    <w:rsid w:val="00E30933"/>
    <w:rsid w:val="00E44087"/>
    <w:rsid w:val="00E46EBE"/>
    <w:rsid w:val="00E47362"/>
    <w:rsid w:val="00E47A5E"/>
    <w:rsid w:val="00E53A91"/>
    <w:rsid w:val="00E555B5"/>
    <w:rsid w:val="00E647BB"/>
    <w:rsid w:val="00E65B89"/>
    <w:rsid w:val="00E71892"/>
    <w:rsid w:val="00E76208"/>
    <w:rsid w:val="00E92972"/>
    <w:rsid w:val="00E950E6"/>
    <w:rsid w:val="00EA0DAE"/>
    <w:rsid w:val="00EA2D76"/>
    <w:rsid w:val="00EA3BE9"/>
    <w:rsid w:val="00EB0444"/>
    <w:rsid w:val="00EB3232"/>
    <w:rsid w:val="00EB65E4"/>
    <w:rsid w:val="00EB7A7F"/>
    <w:rsid w:val="00EC752E"/>
    <w:rsid w:val="00ED07BE"/>
    <w:rsid w:val="00EE0D60"/>
    <w:rsid w:val="00EE3D34"/>
    <w:rsid w:val="00EE67F3"/>
    <w:rsid w:val="00F115D4"/>
    <w:rsid w:val="00F14169"/>
    <w:rsid w:val="00F23847"/>
    <w:rsid w:val="00F25EFC"/>
    <w:rsid w:val="00F26829"/>
    <w:rsid w:val="00F26952"/>
    <w:rsid w:val="00F31BD0"/>
    <w:rsid w:val="00F36798"/>
    <w:rsid w:val="00F377FE"/>
    <w:rsid w:val="00F37B59"/>
    <w:rsid w:val="00F43B8A"/>
    <w:rsid w:val="00F46441"/>
    <w:rsid w:val="00F479D6"/>
    <w:rsid w:val="00F5289B"/>
    <w:rsid w:val="00F556F4"/>
    <w:rsid w:val="00F57695"/>
    <w:rsid w:val="00F6239F"/>
    <w:rsid w:val="00F640EE"/>
    <w:rsid w:val="00F66189"/>
    <w:rsid w:val="00F731C2"/>
    <w:rsid w:val="00F80C3C"/>
    <w:rsid w:val="00F8314D"/>
    <w:rsid w:val="00F84DCC"/>
    <w:rsid w:val="00F91C62"/>
    <w:rsid w:val="00F9310A"/>
    <w:rsid w:val="00F96CCB"/>
    <w:rsid w:val="00F96E8D"/>
    <w:rsid w:val="00FA5233"/>
    <w:rsid w:val="00FA61E4"/>
    <w:rsid w:val="00FB2220"/>
    <w:rsid w:val="00FB5114"/>
    <w:rsid w:val="00FC6B65"/>
    <w:rsid w:val="00FD13B1"/>
    <w:rsid w:val="00FD247A"/>
    <w:rsid w:val="00FD45AA"/>
    <w:rsid w:val="00FD4F68"/>
    <w:rsid w:val="00FE404C"/>
    <w:rsid w:val="00FF07C6"/>
    <w:rsid w:val="00FF5087"/>
    <w:rsid w:val="00FF554A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9F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2D29F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1A8B"/>
    <w:rPr>
      <w:rFonts w:ascii="Tahoma" w:hAnsi="Tahoma" w:cs="Tahoma"/>
      <w:sz w:val="16"/>
      <w:szCs w:val="16"/>
    </w:rPr>
  </w:style>
  <w:style w:type="paragraph" w:customStyle="1" w:styleId="itemtext">
    <w:name w:val="itemtext"/>
    <w:basedOn w:val="a"/>
    <w:rsid w:val="009152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10">
    <w:name w:val="Заголовок 1 Знак"/>
    <w:link w:val="1"/>
    <w:rsid w:val="00902A43"/>
    <w:rPr>
      <w:b/>
      <w:sz w:val="32"/>
    </w:rPr>
  </w:style>
  <w:style w:type="paragraph" w:styleId="a4">
    <w:name w:val="List Paragraph"/>
    <w:basedOn w:val="a"/>
    <w:uiPriority w:val="34"/>
    <w:qFormat/>
    <w:rsid w:val="006369A1"/>
    <w:pPr>
      <w:ind w:left="720"/>
      <w:contextualSpacing/>
    </w:pPr>
  </w:style>
  <w:style w:type="paragraph" w:customStyle="1" w:styleId="ConsPlusNormal">
    <w:name w:val="ConsPlusNormal"/>
    <w:rsid w:val="00B93DA1"/>
    <w:pPr>
      <w:widowControl w:val="0"/>
      <w:autoSpaceDE w:val="0"/>
      <w:autoSpaceDN w:val="0"/>
      <w:adjustRightInd w:val="0"/>
      <w:ind w:firstLine="720"/>
    </w:pPr>
  </w:style>
  <w:style w:type="paragraph" w:styleId="a5">
    <w:name w:val="header"/>
    <w:basedOn w:val="a"/>
    <w:link w:val="a6"/>
    <w:uiPriority w:val="99"/>
    <w:unhideWhenUsed/>
    <w:rsid w:val="003B23E9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B23E9"/>
    <w:rPr>
      <w:rFonts w:eastAsia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9F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2D29F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1A8B"/>
    <w:rPr>
      <w:rFonts w:ascii="Tahoma" w:hAnsi="Tahoma" w:cs="Tahoma"/>
      <w:sz w:val="16"/>
      <w:szCs w:val="16"/>
    </w:rPr>
  </w:style>
  <w:style w:type="paragraph" w:customStyle="1" w:styleId="itemtext">
    <w:name w:val="itemtext"/>
    <w:basedOn w:val="a"/>
    <w:rsid w:val="009152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10">
    <w:name w:val="Заголовок 1 Знак"/>
    <w:link w:val="1"/>
    <w:rsid w:val="00902A43"/>
    <w:rPr>
      <w:b/>
      <w:sz w:val="32"/>
    </w:rPr>
  </w:style>
  <w:style w:type="paragraph" w:styleId="a4">
    <w:name w:val="List Paragraph"/>
    <w:basedOn w:val="a"/>
    <w:uiPriority w:val="34"/>
    <w:qFormat/>
    <w:rsid w:val="006369A1"/>
    <w:pPr>
      <w:ind w:left="720"/>
      <w:contextualSpacing/>
    </w:pPr>
  </w:style>
  <w:style w:type="paragraph" w:customStyle="1" w:styleId="ConsPlusNormal">
    <w:name w:val="ConsPlusNormal"/>
    <w:rsid w:val="00B93DA1"/>
    <w:pPr>
      <w:widowControl w:val="0"/>
      <w:autoSpaceDE w:val="0"/>
      <w:autoSpaceDN w:val="0"/>
      <w:adjustRightInd w:val="0"/>
      <w:ind w:firstLine="720"/>
    </w:pPr>
  </w:style>
  <w:style w:type="paragraph" w:styleId="a5">
    <w:name w:val="header"/>
    <w:basedOn w:val="a"/>
    <w:link w:val="a6"/>
    <w:uiPriority w:val="99"/>
    <w:unhideWhenUsed/>
    <w:rsid w:val="003B23E9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B23E9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otdel\perepica\Rasp%20AD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Rasp ADM</Template>
  <TotalTime>324</TotalTime>
  <Pages>3</Pages>
  <Words>409</Words>
  <Characters>3066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</vt:lpstr>
    </vt:vector>
  </TitlesOfParts>
  <Company>Adm NAO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</dc:title>
  <dc:subject>Бланк постановления с гербом</dc:subject>
  <dc:creator>obra</dc:creator>
  <cp:keywords/>
  <dc:description/>
  <cp:lastModifiedBy>Безумов Вадим Александрович</cp:lastModifiedBy>
  <cp:revision>16</cp:revision>
  <cp:lastPrinted>2013-09-18T08:49:00Z</cp:lastPrinted>
  <dcterms:created xsi:type="dcterms:W3CDTF">2013-02-04T08:00:00Z</dcterms:created>
  <dcterms:modified xsi:type="dcterms:W3CDTF">2013-09-18T08:49:00Z</dcterms:modified>
</cp:coreProperties>
</file>